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EAD5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4DFEAD5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AD5D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AD5E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CD55E7">
              <w:rPr>
                <w:b/>
                <w:sz w:val="26"/>
                <w:szCs w:val="26"/>
                <w:lang w:val="en-US"/>
              </w:rPr>
              <w:t>146</w:t>
            </w:r>
          </w:p>
        </w:tc>
      </w:tr>
      <w:tr w:rsidR="00C44B8B" w14:paraId="4DFEAD62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AD60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EAD61" w14:textId="77777777" w:rsidR="00C44B8B" w:rsidRPr="00C44B8B" w:rsidRDefault="00852018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2116916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4DFEAD6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DFEAD6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DFEAD6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DFEAD6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DFEAD6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DFEAD68" w14:textId="77777777" w:rsidR="00C44B8B" w:rsidRPr="00CB6078" w:rsidRDefault="00C44B8B" w:rsidP="00C44B8B"/>
    <w:p w14:paraId="4DFEAD69" w14:textId="77777777" w:rsidR="00C44B8B" w:rsidRPr="00CB6078" w:rsidRDefault="00C44B8B" w:rsidP="00C44B8B"/>
    <w:p w14:paraId="4DFEAD6A" w14:textId="77777777" w:rsidR="00C44B8B" w:rsidRPr="00CB6078" w:rsidRDefault="00C44B8B" w:rsidP="00C44B8B"/>
    <w:p w14:paraId="4DFEAD6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DFEAD6C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852018">
        <w:rPr>
          <w:b/>
          <w:sz w:val="26"/>
          <w:szCs w:val="26"/>
          <w:u w:val="single"/>
        </w:rPr>
        <w:t>Траверса ТМ63 27.0002-28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4DFEAD6D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DFEAD6E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FEAD6F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852018">
        <w:rPr>
          <w:b/>
          <w:sz w:val="26"/>
          <w:szCs w:val="26"/>
          <w:u w:val="single"/>
        </w:rPr>
        <w:t>Траверса ТМ63 27.0002-28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852018">
        <w:rPr>
          <w:b/>
          <w:sz w:val="26"/>
          <w:szCs w:val="26"/>
          <w:u w:val="single"/>
        </w:rPr>
        <w:t>Номер чертежа типового проекта – 27.0002-28</w:t>
      </w:r>
      <w:r w:rsidR="0073431B">
        <w:rPr>
          <w:b/>
          <w:sz w:val="26"/>
          <w:szCs w:val="26"/>
        </w:rPr>
        <w:t>.</w:t>
      </w:r>
      <w:bookmarkEnd w:id="3"/>
    </w:p>
    <w:p w14:paraId="4DFEAD70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DFEAD7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DFEAD72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4DFEAD73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4DFEAD7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DFEAD7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DFEAD76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4DFEAD77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DFEAD78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DFEAD79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DFEAD7A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4DFEAD7B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4DFEAD7C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</w:p>
    <w:p w14:paraId="4DFEAD7D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4DFEAD7E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4DFEAD7F" w14:textId="77777777" w:rsidR="007118A9" w:rsidRPr="0073431B" w:rsidRDefault="00852018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r>
        <w:rPr>
          <w:sz w:val="26"/>
          <w:szCs w:val="26"/>
          <w:lang w:val="en-US"/>
        </w:rPr>
        <w:t>Номер чертежа типового проекта – 27.0002-28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4DFEAD80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4DFEAD81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4DFEAD82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4DFEAD83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4DFEAD84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4DFEAD85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4DFEAD86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ГOCT 34-13-931-86 «Штыри стальные для изоляторов. Технические условия»</w:t>
      </w:r>
    </w:p>
    <w:p w14:paraId="4DFEAD87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4DFEAD88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4DFEAD89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FEAD8A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4DFEAD8B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DFEAD8C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4DFEAD8D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4DFEAD8E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4DFEAD8F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DFEAD9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DFEAD91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DFEAD92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FEAD93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DFEAD94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4DFEAD95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FEAD96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4DFEAD97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4DFEAD98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4DFEAD99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DFEAD9A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DFEAD9B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 xml:space="preserve">.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4DFEAD9C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4DFEAD9D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4DFEAD9E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DFEAD9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DFEADA0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4DFEADA1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DFEADA2" w14:textId="77777777" w:rsidR="00562D55" w:rsidRPr="00CB6078" w:rsidRDefault="00562D55" w:rsidP="00451C4D">
      <w:pPr>
        <w:rPr>
          <w:sz w:val="26"/>
          <w:szCs w:val="26"/>
        </w:rPr>
      </w:pPr>
    </w:p>
    <w:p w14:paraId="4DFEADA3" w14:textId="77777777" w:rsidR="006D1941" w:rsidRPr="00CB6078" w:rsidRDefault="006D1941" w:rsidP="00451C4D">
      <w:pPr>
        <w:rPr>
          <w:sz w:val="26"/>
          <w:szCs w:val="26"/>
        </w:rPr>
      </w:pPr>
    </w:p>
    <w:p w14:paraId="4DFEADA4" w14:textId="77777777" w:rsidR="001D6900" w:rsidRPr="00CB6078" w:rsidRDefault="001D6900" w:rsidP="00451C4D">
      <w:pPr>
        <w:rPr>
          <w:sz w:val="26"/>
          <w:szCs w:val="26"/>
        </w:rPr>
      </w:pPr>
    </w:p>
    <w:p w14:paraId="4DFEADA5" w14:textId="77777777" w:rsidR="004A2665" w:rsidRPr="00CB6078" w:rsidRDefault="004A2665" w:rsidP="00451C4D">
      <w:pPr>
        <w:rPr>
          <w:sz w:val="26"/>
          <w:szCs w:val="26"/>
        </w:rPr>
      </w:pPr>
    </w:p>
    <w:p w14:paraId="4DFEADA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DFEADA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DFEADA8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EADAB" w14:textId="77777777" w:rsidR="00073A29" w:rsidRDefault="00073A29">
      <w:r>
        <w:separator/>
      </w:r>
    </w:p>
  </w:endnote>
  <w:endnote w:type="continuationSeparator" w:id="0">
    <w:p w14:paraId="4DFEADAC" w14:textId="77777777" w:rsidR="00073A29" w:rsidRDefault="00073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FEADA9" w14:textId="77777777" w:rsidR="00073A29" w:rsidRDefault="00073A29">
      <w:r>
        <w:separator/>
      </w:r>
    </w:p>
  </w:footnote>
  <w:footnote w:type="continuationSeparator" w:id="0">
    <w:p w14:paraId="4DFEADAA" w14:textId="77777777" w:rsidR="00073A29" w:rsidRDefault="00073A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FEADAD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DFEADAE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018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3A29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2018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1728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55E7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FEAD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F0B37-7166-4B76-8CD8-882332302FB8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aeb3e8e0-784a-4348-b8a9-74d788c4fa59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971E0E68-4DFB-44CE-AE62-E001ADD33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722954-4F46-4A3F-ACDF-FAEE1D0F3D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357CE1-A090-4685-BCBD-628F18ED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1108</Words>
  <Characters>6322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2015-05-14T07:58:00Z</dcterms:created>
  <dcterms:modified xsi:type="dcterms:W3CDTF">2015-05-14T07:58:00Z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